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066" w:rsidRDefault="00AD5066" w:rsidP="00AD50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WESTON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AD5066" w:rsidRDefault="00AD5066" w:rsidP="00AD50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5066" w:rsidRDefault="00AD5066" w:rsidP="00AD50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5066" w:rsidRDefault="00AD5066" w:rsidP="00AD50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Dec.1418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Faringdon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AD5066" w:rsidRDefault="00AD5066" w:rsidP="00AD50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Berkshire, into lands of the late Sir Gilbert Talbot(q.v.).</w:t>
      </w:r>
    </w:p>
    <w:p w:rsidR="00AD5066" w:rsidRDefault="00AD5066" w:rsidP="00AD50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21-317)</w:t>
      </w:r>
    </w:p>
    <w:p w:rsidR="00AD5066" w:rsidRDefault="00AD5066" w:rsidP="00AD50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5066" w:rsidRDefault="00AD5066" w:rsidP="00AD50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5066" w:rsidRPr="001369B3" w:rsidRDefault="00AD5066" w:rsidP="00AD50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March 2016</w:t>
      </w:r>
    </w:p>
    <w:p w:rsidR="006B2F86" w:rsidRPr="00AD5066" w:rsidRDefault="00AD50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AD506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5066" w:rsidRDefault="00AD5066" w:rsidP="00E71FC3">
      <w:pPr>
        <w:spacing w:after="0" w:line="240" w:lineRule="auto"/>
      </w:pPr>
      <w:r>
        <w:separator/>
      </w:r>
    </w:p>
  </w:endnote>
  <w:endnote w:type="continuationSeparator" w:id="0">
    <w:p w:rsidR="00AD5066" w:rsidRDefault="00AD506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5066" w:rsidRDefault="00AD5066" w:rsidP="00E71FC3">
      <w:pPr>
        <w:spacing w:after="0" w:line="240" w:lineRule="auto"/>
      </w:pPr>
      <w:r>
        <w:separator/>
      </w:r>
    </w:p>
  </w:footnote>
  <w:footnote w:type="continuationSeparator" w:id="0">
    <w:p w:rsidR="00AD5066" w:rsidRDefault="00AD506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066"/>
    <w:rsid w:val="00AB52E8"/>
    <w:rsid w:val="00AD5066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BF7BA"/>
  <w15:chartTrackingRefBased/>
  <w15:docId w15:val="{722DB507-9FE4-4F8F-8E5F-2166C0E8D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2016-03-26T20:24:00Z</dcterms:created>
  <dcterms:modified xsi:type="dcterms:W3CDTF">2016-03-26T20:25:00Z</dcterms:modified>
</cp:coreProperties>
</file>